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D320A6" w14:textId="77777777" w:rsidR="00E248AE" w:rsidRDefault="00E248AE" w:rsidP="00E248AE">
      <w:pPr>
        <w:pStyle w:val="NoSpacing"/>
        <w:tabs>
          <w:tab w:val="left" w:pos="1440"/>
        </w:tabs>
        <w:jc w:val="both"/>
      </w:pPr>
      <w:r>
        <w:rPr>
          <w:u w:val="single"/>
        </w:rPr>
        <w:t>Edward PACY</w:t>
      </w:r>
      <w:r>
        <w:t xml:space="preserve">      (fl.1486)</w:t>
      </w:r>
    </w:p>
    <w:p w14:paraId="479842EA" w14:textId="77777777" w:rsidR="00E248AE" w:rsidRDefault="00E248AE" w:rsidP="00E248AE">
      <w:pPr>
        <w:pStyle w:val="NoSpacing"/>
        <w:tabs>
          <w:tab w:val="left" w:pos="1440"/>
        </w:tabs>
        <w:jc w:val="both"/>
      </w:pPr>
      <w:r>
        <w:t>Chaplain.</w:t>
      </w:r>
    </w:p>
    <w:p w14:paraId="374BF735" w14:textId="77777777" w:rsidR="00E248AE" w:rsidRDefault="00E248AE" w:rsidP="00E248AE">
      <w:pPr>
        <w:pStyle w:val="NoSpacing"/>
        <w:tabs>
          <w:tab w:val="left" w:pos="1440"/>
        </w:tabs>
        <w:jc w:val="both"/>
      </w:pPr>
    </w:p>
    <w:p w14:paraId="78576AD1" w14:textId="77777777" w:rsidR="00E248AE" w:rsidRDefault="00E248AE" w:rsidP="00E248AE">
      <w:pPr>
        <w:pStyle w:val="NoSpacing"/>
        <w:tabs>
          <w:tab w:val="left" w:pos="1440"/>
        </w:tabs>
        <w:jc w:val="both"/>
      </w:pPr>
    </w:p>
    <w:p w14:paraId="4CA9C777" w14:textId="77777777" w:rsidR="00E248AE" w:rsidRDefault="00E248AE" w:rsidP="00E248AE">
      <w:pPr>
        <w:pStyle w:val="NoSpacing"/>
        <w:tabs>
          <w:tab w:val="left" w:pos="1440"/>
        </w:tabs>
        <w:jc w:val="both"/>
      </w:pPr>
      <w:r>
        <w:t>22 Mar.1486</w:t>
      </w:r>
      <w:r>
        <w:tab/>
        <w:t>He was instituted to the Vicarage of Tickhill, West Riding of Yorkshire.</w:t>
      </w:r>
    </w:p>
    <w:p w14:paraId="2855FDAB" w14:textId="77777777" w:rsidR="00E248AE" w:rsidRDefault="00E248AE" w:rsidP="00E248AE">
      <w:pPr>
        <w:pStyle w:val="NoSpacing"/>
        <w:ind w:left="720" w:firstLine="720"/>
      </w:pPr>
      <w:r>
        <w:t>(“The Register of Thomas Rotherham, Archbishop of York 1480-1500</w:t>
      </w:r>
    </w:p>
    <w:p w14:paraId="05F15002" w14:textId="77777777" w:rsidR="00E248AE" w:rsidRDefault="00E248AE" w:rsidP="00E248AE">
      <w:pPr>
        <w:pStyle w:val="NoSpacing"/>
        <w:tabs>
          <w:tab w:val="left" w:pos="1440"/>
        </w:tabs>
        <w:jc w:val="both"/>
      </w:pPr>
      <w:r>
        <w:tab/>
        <w:t xml:space="preserve">vol.1” ed. Eric E.Barker, pub. The Canterbury and York Society, 1974, </w:t>
      </w:r>
    </w:p>
    <w:p w14:paraId="159709C3" w14:textId="77777777" w:rsidR="00E248AE" w:rsidRDefault="00E248AE" w:rsidP="00E248AE">
      <w:pPr>
        <w:pStyle w:val="NoSpacing"/>
        <w:tabs>
          <w:tab w:val="left" w:pos="1440"/>
        </w:tabs>
        <w:jc w:val="both"/>
      </w:pPr>
      <w:r>
        <w:tab/>
        <w:t>p.55).</w:t>
      </w:r>
    </w:p>
    <w:p w14:paraId="5E5E37AF" w14:textId="77777777" w:rsidR="00E248AE" w:rsidRDefault="00E248AE" w:rsidP="00E248AE">
      <w:pPr>
        <w:pStyle w:val="NoSpacing"/>
        <w:tabs>
          <w:tab w:val="left" w:pos="1440"/>
        </w:tabs>
        <w:jc w:val="both"/>
      </w:pPr>
    </w:p>
    <w:p w14:paraId="5F8B171A" w14:textId="77777777" w:rsidR="00E248AE" w:rsidRDefault="00E248AE" w:rsidP="00E248AE">
      <w:pPr>
        <w:pStyle w:val="NoSpacing"/>
        <w:tabs>
          <w:tab w:val="left" w:pos="1440"/>
        </w:tabs>
        <w:jc w:val="both"/>
      </w:pPr>
    </w:p>
    <w:p w14:paraId="76023B2D" w14:textId="77777777" w:rsidR="00E248AE" w:rsidRDefault="00E248AE" w:rsidP="00E248AE">
      <w:pPr>
        <w:pStyle w:val="NoSpacing"/>
        <w:tabs>
          <w:tab w:val="left" w:pos="1440"/>
        </w:tabs>
        <w:jc w:val="both"/>
      </w:pPr>
      <w:r>
        <w:t>7 February 2020</w:t>
      </w:r>
    </w:p>
    <w:p w14:paraId="10DE826E" w14:textId="77777777" w:rsidR="006B2F86" w:rsidRPr="00E71FC3" w:rsidRDefault="00E248A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B4334F" w14:textId="77777777" w:rsidR="00E248AE" w:rsidRDefault="00E248AE" w:rsidP="00E71FC3">
      <w:pPr>
        <w:spacing w:after="0" w:line="240" w:lineRule="auto"/>
      </w:pPr>
      <w:r>
        <w:separator/>
      </w:r>
    </w:p>
  </w:endnote>
  <w:endnote w:type="continuationSeparator" w:id="0">
    <w:p w14:paraId="226D6303" w14:textId="77777777" w:rsidR="00E248AE" w:rsidRDefault="00E248A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CEC69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3E8037" w14:textId="77777777" w:rsidR="00E248AE" w:rsidRDefault="00E248AE" w:rsidP="00E71FC3">
      <w:pPr>
        <w:spacing w:after="0" w:line="240" w:lineRule="auto"/>
      </w:pPr>
      <w:r>
        <w:separator/>
      </w:r>
    </w:p>
  </w:footnote>
  <w:footnote w:type="continuationSeparator" w:id="0">
    <w:p w14:paraId="03DAC494" w14:textId="77777777" w:rsidR="00E248AE" w:rsidRDefault="00E248A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8AE"/>
    <w:rsid w:val="001A7C09"/>
    <w:rsid w:val="00577BD5"/>
    <w:rsid w:val="00656CBA"/>
    <w:rsid w:val="006A1F77"/>
    <w:rsid w:val="00733BE7"/>
    <w:rsid w:val="00AB52E8"/>
    <w:rsid w:val="00B16D3F"/>
    <w:rsid w:val="00BB41AC"/>
    <w:rsid w:val="00E248A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19B95"/>
  <w15:chartTrackingRefBased/>
  <w15:docId w15:val="{42C77267-67A7-4A2A-938F-19C0991DE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2020-02-27T20:16:00Z</dcterms:created>
  <dcterms:modified xsi:type="dcterms:W3CDTF">2020-02-27T20:17:00Z</dcterms:modified>
</cp:coreProperties>
</file>